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proofErr w:type="spellStart"/>
      <w:r w:rsidR="008567C3">
        <w:t>DeAnn</w:t>
      </w:r>
      <w:proofErr w:type="spellEnd"/>
      <w:r w:rsidR="008567C3">
        <w:t xml:space="preserve"> T. Walker</w:t>
      </w:r>
    </w:p>
    <w:p w:rsidR="000429BB" w:rsidRDefault="000429BB" w:rsidP="000429BB">
      <w:pPr>
        <w:tabs>
          <w:tab w:val="left" w:pos="1170"/>
        </w:tabs>
      </w:pPr>
      <w:r>
        <w:tab/>
        <w:t>Commissioner Kenneth W. Anderson, Jr.</w:t>
      </w:r>
    </w:p>
    <w:p w:rsidR="000429BB" w:rsidRDefault="000429BB" w:rsidP="000429BB">
      <w:pPr>
        <w:tabs>
          <w:tab w:val="left" w:pos="1170"/>
        </w:tabs>
      </w:pPr>
      <w:r>
        <w:tab/>
        <w:t>Commissioner Brandy Marty Marquez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D6508C">
        <w:t>Davida Dwyer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D6508C" w:rsidRPr="00D6508C">
        <w:rPr>
          <w:i/>
        </w:rPr>
        <w:t>Ratepayers' Appeal of the Decision by West Wise Special Utility District to Change Rates</w:t>
      </w:r>
      <w:r w:rsidR="00D6508C">
        <w:t xml:space="preserve">, </w:t>
      </w:r>
      <w:r>
        <w:t>Docket No. </w:t>
      </w:r>
      <w:r w:rsidR="00D6508C">
        <w:t>Docket No. 47288; SOAH Docket No. 473-17-5910.WS</w:t>
      </w:r>
      <w:r>
        <w:t>, Draft Preliminary Order,</w:t>
      </w:r>
      <w:r w:rsidR="006D47D9">
        <w:t xml:space="preserve"> </w:t>
      </w:r>
      <w:r w:rsidR="00D6508C">
        <w:t>September</w:t>
      </w:r>
      <w:r w:rsidR="006D47D9">
        <w:t xml:space="preserve"> </w:t>
      </w:r>
      <w:r w:rsidR="00D6508C">
        <w:t xml:space="preserve">28, 2017 </w:t>
      </w:r>
      <w:r w:rsidR="006D47D9">
        <w:t>Open Meeting, Item No.</w:t>
      </w:r>
      <w:r w:rsidR="00D6508C">
        <w:t> 42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D6508C">
        <w:t>September 21, 2017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D6508C">
        <w:t>September</w:t>
      </w:r>
      <w:r w:rsidR="00D6508C">
        <w:t> </w:t>
      </w:r>
      <w:r w:rsidR="00D6508C">
        <w:t xml:space="preserve">28, 2017 </w:t>
      </w:r>
      <w:r>
        <w:t>open meeting.  Parties shall not file responses or comments addressing this draft preliminary order.</w:t>
      </w:r>
      <w:bookmarkStart w:id="0" w:name="_GoBack"/>
      <w:bookmarkEnd w:id="0"/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D6508C">
        <w:t xml:space="preserve">September 28, 2017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354A4F">
        <w:rPr>
          <w:noProof/>
          <w:sz w:val="20"/>
        </w:rPr>
        <w:t>q:\cadm\orders\prelim\47000\47288 dpo memo.docx</w:t>
      </w:r>
      <w:r>
        <w:rPr>
          <w:sz w:val="20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08C" w:rsidRDefault="00D6508C" w:rsidP="00F205E0">
      <w:r>
        <w:separator/>
      </w:r>
    </w:p>
  </w:endnote>
  <w:endnote w:type="continuationSeparator" w:id="0">
    <w:p w:rsidR="00D6508C" w:rsidRDefault="00D6508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6749110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08C" w:rsidRDefault="00D6508C" w:rsidP="00F205E0">
      <w:r>
        <w:separator/>
      </w:r>
    </w:p>
  </w:footnote>
  <w:footnote w:type="continuationSeparator" w:id="0">
    <w:p w:rsidR="00D6508C" w:rsidRDefault="00D6508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Brandy Marty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08C"/>
    <w:rsid w:val="000429BB"/>
    <w:rsid w:val="00054249"/>
    <w:rsid w:val="00081D53"/>
    <w:rsid w:val="000A4384"/>
    <w:rsid w:val="001C60C2"/>
    <w:rsid w:val="00210A67"/>
    <w:rsid w:val="00266D3A"/>
    <w:rsid w:val="00285FDE"/>
    <w:rsid w:val="00333DA2"/>
    <w:rsid w:val="00354A4F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C3714F"/>
    <w:rsid w:val="00C6276B"/>
    <w:rsid w:val="00C71532"/>
    <w:rsid w:val="00C83ED2"/>
    <w:rsid w:val="00C93E4A"/>
    <w:rsid w:val="00CB24AC"/>
    <w:rsid w:val="00CE2889"/>
    <w:rsid w:val="00D239E0"/>
    <w:rsid w:val="00D6508C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B0C101-AE80-4FAD-9226-6BDCC8FE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DPOmemo2013(new)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Dwyer, Davida</dc:creator>
  <cp:lastModifiedBy>Dwyer, Davida</cp:lastModifiedBy>
  <cp:revision>3</cp:revision>
  <cp:lastPrinted>2017-09-21T14:20:00Z</cp:lastPrinted>
  <dcterms:created xsi:type="dcterms:W3CDTF">2017-09-21T14:16:00Z</dcterms:created>
  <dcterms:modified xsi:type="dcterms:W3CDTF">2017-09-21T14:25:00Z</dcterms:modified>
</cp:coreProperties>
</file>